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F62F7" w14:textId="77777777" w:rsidR="003658BC" w:rsidRDefault="003658BC" w:rsidP="003658BC">
      <w:pPr>
        <w:pStyle w:val="NoSpacing"/>
        <w:jc w:val="both"/>
        <w:rPr>
          <w:color w:val="000000"/>
        </w:rPr>
      </w:pPr>
      <w:r>
        <w:rPr>
          <w:color w:val="000000"/>
          <w:u w:val="single"/>
        </w:rPr>
        <w:t>John KENYNGTON</w:t>
      </w:r>
      <w:r>
        <w:rPr>
          <w:color w:val="000000"/>
        </w:rPr>
        <w:t xml:space="preserve">      </w:t>
      </w:r>
      <w:r w:rsidRPr="003658BC">
        <w:rPr>
          <w:rStyle w:val="Hyperlink"/>
          <w:u w:val="none"/>
        </w:rPr>
        <w:t>(fl.1415)</w:t>
      </w:r>
    </w:p>
    <w:p w14:paraId="2FF46E0E" w14:textId="77777777" w:rsidR="003658BC" w:rsidRDefault="003658BC" w:rsidP="003658BC">
      <w:pPr>
        <w:pStyle w:val="NoSpacing"/>
        <w:jc w:val="both"/>
        <w:rPr>
          <w:color w:val="000000"/>
        </w:rPr>
      </w:pPr>
    </w:p>
    <w:p w14:paraId="4F2EDE22" w14:textId="77777777" w:rsidR="003658BC" w:rsidRDefault="003658BC" w:rsidP="003658BC">
      <w:pPr>
        <w:pStyle w:val="NoSpacing"/>
        <w:jc w:val="both"/>
        <w:rPr>
          <w:color w:val="000000"/>
        </w:rPr>
      </w:pPr>
    </w:p>
    <w:p w14:paraId="540CB064" w14:textId="77777777" w:rsidR="003658BC" w:rsidRDefault="003658BC" w:rsidP="003658BC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05D7D7B4" w14:textId="77777777" w:rsidR="003658BC" w:rsidRDefault="003658BC" w:rsidP="003658BC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447AD308" w14:textId="77777777" w:rsidR="003658BC" w:rsidRDefault="003658BC" w:rsidP="003658BC">
      <w:pPr>
        <w:pStyle w:val="NoSpacing"/>
        <w:jc w:val="both"/>
        <w:rPr>
          <w:color w:val="000000"/>
        </w:rPr>
      </w:pPr>
    </w:p>
    <w:p w14:paraId="36FEAE0D" w14:textId="77777777" w:rsidR="003658BC" w:rsidRDefault="003658BC" w:rsidP="003658BC">
      <w:pPr>
        <w:pStyle w:val="NoSpacing"/>
        <w:jc w:val="both"/>
        <w:rPr>
          <w:color w:val="000000"/>
        </w:rPr>
      </w:pPr>
    </w:p>
    <w:p w14:paraId="636801E3" w14:textId="77777777" w:rsidR="003658BC" w:rsidRDefault="003658BC" w:rsidP="003658BC">
      <w:pPr>
        <w:pStyle w:val="NoSpacing"/>
        <w:jc w:val="both"/>
        <w:rPr>
          <w:color w:val="000000"/>
        </w:rPr>
      </w:pPr>
      <w:r>
        <w:rPr>
          <w:color w:val="000000"/>
        </w:rPr>
        <w:t>27 March 2018</w:t>
      </w:r>
    </w:p>
    <w:p w14:paraId="281D4126" w14:textId="43A43F48" w:rsidR="003658BC" w:rsidRDefault="003658BC" w:rsidP="003658BC">
      <w:pPr>
        <w:pStyle w:val="NoSpacing"/>
        <w:rPr>
          <w:color w:val="000000"/>
        </w:rPr>
      </w:pPr>
    </w:p>
    <w:p w14:paraId="714F1F1D" w14:textId="77777777" w:rsidR="006B2F86" w:rsidRPr="00E71FC3" w:rsidRDefault="003658B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49831" w14:textId="77777777" w:rsidR="003658BC" w:rsidRDefault="003658BC" w:rsidP="00E71FC3">
      <w:pPr>
        <w:spacing w:after="0" w:line="240" w:lineRule="auto"/>
      </w:pPr>
      <w:r>
        <w:separator/>
      </w:r>
    </w:p>
  </w:endnote>
  <w:endnote w:type="continuationSeparator" w:id="0">
    <w:p w14:paraId="51026D39" w14:textId="77777777" w:rsidR="003658BC" w:rsidRDefault="003658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3372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98C4E" w14:textId="77777777" w:rsidR="003658BC" w:rsidRDefault="003658BC" w:rsidP="00E71FC3">
      <w:pPr>
        <w:spacing w:after="0" w:line="240" w:lineRule="auto"/>
      </w:pPr>
      <w:r>
        <w:separator/>
      </w:r>
    </w:p>
  </w:footnote>
  <w:footnote w:type="continuationSeparator" w:id="0">
    <w:p w14:paraId="221707AA" w14:textId="77777777" w:rsidR="003658BC" w:rsidRDefault="003658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8BC"/>
    <w:rsid w:val="001A7C09"/>
    <w:rsid w:val="003658B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4EAA2"/>
  <w15:chartTrackingRefBased/>
  <w15:docId w15:val="{BAA41497-CC39-4D0A-8803-11DF93C1B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658B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2019-12-19T19:27:00Z</dcterms:created>
  <dcterms:modified xsi:type="dcterms:W3CDTF">2019-12-19T19:31:00Z</dcterms:modified>
</cp:coreProperties>
</file>